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AFB07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BURTON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5FED1B60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4017EE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E2C814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 xml:space="preserve">He, Hugh Beverley(q.v.),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Staunford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Vyell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Thomas</w:t>
      </w:r>
    </w:p>
    <w:p w14:paraId="2E2246BD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Harryet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made a plaint of trespass against Geoffrey Rose of Coventry,</w:t>
      </w:r>
    </w:p>
    <w:p w14:paraId="74007F39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cutler(q.v.),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Frankelyn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Coventry, baker(q.v.), and his wife, Alice(q.v.).</w:t>
      </w:r>
    </w:p>
    <w:p w14:paraId="521DA13F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https://waalt.uh.edu/index.php/CP40/89</w:t>
        </w:r>
      </w:hyperlink>
      <w:proofErr w:type="gramStart"/>
      <w:r>
        <w:rPr>
          <w:rStyle w:val="Hyperlink"/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14:paraId="55BFCB52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E7F609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D68AAB" w14:textId="77777777" w:rsidR="00E11617" w:rsidRDefault="00E11617" w:rsidP="00E1161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2022</w:t>
      </w:r>
    </w:p>
    <w:p w14:paraId="5A5B669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AD771" w14:textId="77777777" w:rsidR="00E11617" w:rsidRDefault="00E11617" w:rsidP="009139A6">
      <w:r>
        <w:separator/>
      </w:r>
    </w:p>
  </w:endnote>
  <w:endnote w:type="continuationSeparator" w:id="0">
    <w:p w14:paraId="605795A4" w14:textId="77777777" w:rsidR="00E11617" w:rsidRDefault="00E116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6B3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50C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EE1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BD4BE" w14:textId="77777777" w:rsidR="00E11617" w:rsidRDefault="00E11617" w:rsidP="009139A6">
      <w:r>
        <w:separator/>
      </w:r>
    </w:p>
  </w:footnote>
  <w:footnote w:type="continuationSeparator" w:id="0">
    <w:p w14:paraId="51BA21BB" w14:textId="77777777" w:rsidR="00E11617" w:rsidRDefault="00E116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8198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85F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290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617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1161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B92B4D"/>
  <w15:chartTrackingRefBased/>
  <w15:docId w15:val="{B336A3C4-D01C-4674-A167-F73C277C6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116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2022-09-24T19:51:00Z</dcterms:created>
  <dcterms:modified xsi:type="dcterms:W3CDTF">2022-09-24T19:51:00Z</dcterms:modified>
</cp:coreProperties>
</file>